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59B9BE90"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292417">
        <w:rPr>
          <w:rFonts w:ascii="Arial" w:eastAsia="MS Mincho" w:hAnsi="Arial" w:cs="Arial"/>
          <w:b/>
          <w:sz w:val="24"/>
          <w:szCs w:val="24"/>
          <w:lang w:eastAsia="ja-JP"/>
        </w:rPr>
        <w:t>103</w:t>
      </w:r>
    </w:p>
    <w:p w14:paraId="1578607E" w14:textId="74B051B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E339D9">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50CE8E2D"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1F5FB5">
        <w:rPr>
          <w:rFonts w:ascii="Arial" w:hAnsi="Arial" w:cs="Arial"/>
          <w:b/>
          <w:bCs/>
        </w:rPr>
        <w:t>Table 14.1.1-3 (Device Support)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64554B">
        <w:rPr>
          <w:rFonts w:ascii="Arial" w:hAnsi="Arial" w:cs="Arial"/>
          <w:b/>
          <w:bCs/>
        </w:rPr>
        <w:t>870 v1.1.</w:t>
      </w:r>
      <w:r w:rsidR="00E578C5" w:rsidRPr="0064554B">
        <w:rPr>
          <w:rFonts w:ascii="Arial" w:hAnsi="Arial" w:cs="Arial"/>
          <w:b/>
          <w:bCs/>
        </w:rPr>
        <w:t>0</w:t>
      </w:r>
    </w:p>
    <w:p w14:paraId="62F7A06D" w14:textId="090EF859"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247EB">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74E29133"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w:t>
      </w:r>
      <w:r w:rsidR="00D66F2E" w:rsidRPr="000C0A71">
        <w:rPr>
          <w:rFonts w:ascii="Arial" w:eastAsia="Calibri" w:hAnsi="Arial" w:cs="Arial"/>
          <w:i/>
          <w:sz w:val="22"/>
          <w:szCs w:val="22"/>
        </w:rPr>
        <w:t>Table 14.1</w:t>
      </w:r>
      <w:r w:rsidR="000C0A71" w:rsidRPr="000C0A71">
        <w:rPr>
          <w:rFonts w:ascii="Arial" w:eastAsia="Calibri" w:hAnsi="Arial" w:cs="Arial"/>
          <w:i/>
          <w:sz w:val="22"/>
          <w:szCs w:val="22"/>
        </w:rPr>
        <w:t>.1-3 (Device Support</w:t>
      </w:r>
      <w:r w:rsidR="000C0A71">
        <w:rPr>
          <w:rFonts w:ascii="Arial" w:eastAsia="Calibri" w:hAnsi="Arial" w:cs="Arial"/>
          <w:i/>
          <w:sz w:val="22"/>
          <w:szCs w:val="22"/>
        </w:rPr>
        <w:t>)</w:t>
      </w:r>
      <w:r w:rsidR="00D66F2E">
        <w:rPr>
          <w:rFonts w:ascii="Arial" w:eastAsia="Calibri" w:hAnsi="Arial" w:cs="Arial"/>
          <w:i/>
          <w:sz w:val="22"/>
          <w:szCs w:val="22"/>
        </w:rPr>
        <w:t xml:space="preserve"> for </w:t>
      </w:r>
      <w:r w:rsidR="008A4B53">
        <w:rPr>
          <w:rFonts w:ascii="Arial" w:eastAsia="Calibri" w:hAnsi="Arial" w:cs="Arial"/>
          <w:i/>
          <w:sz w:val="22"/>
          <w:szCs w:val="22"/>
        </w:rPr>
        <w:t>approval</w:t>
      </w:r>
      <w:r w:rsidR="00D66F2E">
        <w:rPr>
          <w:rFonts w:ascii="Arial" w:eastAsia="Calibri" w:hAnsi="Arial" w:cs="Arial"/>
          <w:i/>
          <w:sz w:val="22"/>
          <w:szCs w:val="22"/>
        </w:rPr>
        <w:t>.</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7E50F387"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w:t>
      </w:r>
      <w:r w:rsidR="004042AB">
        <w:rPr>
          <w:noProof/>
        </w:rPr>
        <w:t xml:space="preserve"> There is only one PR in this table and there were no comments received during the review of the tables prior to meeting deadline. Therefore, it is recommended to approve this table for inclusion into TR 22.870.</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0DAECDC0" w:rsidR="00A875B6" w:rsidRDefault="00A875B6" w:rsidP="005F2EBE">
      <w:pPr>
        <w:spacing w:after="200" w:line="276" w:lineRule="auto"/>
        <w:rPr>
          <w:noProof/>
          <w:lang w:val="en-US"/>
        </w:rPr>
      </w:pPr>
      <w:r w:rsidRPr="00A875B6">
        <w:rPr>
          <w:noProof/>
          <w:lang w:val="en-US"/>
        </w:rPr>
        <w:t>S1-25</w:t>
      </w:r>
      <w:r w:rsidR="008E4309">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4ECF0B7A" w14:textId="77777777" w:rsidR="00A875B6" w:rsidRPr="00A875B6" w:rsidRDefault="00A875B6" w:rsidP="00A875B6">
      <w:pPr>
        <w:pStyle w:val="ListParagraph"/>
        <w:numPr>
          <w:ilvl w:val="0"/>
          <w:numId w:val="28"/>
        </w:numPr>
        <w:spacing w:after="200" w:line="276" w:lineRule="auto"/>
        <w:rPr>
          <w:noProof/>
          <w:lang w:val="en-US"/>
        </w:rPr>
      </w:pPr>
      <w:r w:rsidRPr="00A875B6">
        <w:rPr>
          <w:noProof/>
          <w:lang w:val="en-US"/>
        </w:rPr>
        <w:t>S1-254350</w:t>
      </w:r>
      <w:r>
        <w:rPr>
          <w:noProof/>
          <w:lang w:val="en-US"/>
        </w:rPr>
        <w:t xml:space="preserve"> (Qualcomm comment)</w:t>
      </w:r>
    </w:p>
    <w:p w14:paraId="49977BBC" w14:textId="6F035989" w:rsidR="008A4B53" w:rsidRDefault="005F2EBE" w:rsidP="008A4B53">
      <w:pPr>
        <w:pStyle w:val="ListParagraph"/>
        <w:numPr>
          <w:ilvl w:val="0"/>
          <w:numId w:val="28"/>
        </w:numPr>
        <w:spacing w:after="200" w:line="276" w:lineRule="auto"/>
        <w:rPr>
          <w:noProof/>
          <w:lang w:val="en-US"/>
        </w:rPr>
      </w:pPr>
      <w:r w:rsidRPr="00A875B6">
        <w:rPr>
          <w:noProof/>
          <w:lang w:val="en-US"/>
        </w:rPr>
        <w:t>S1-254411</w:t>
      </w:r>
      <w:r w:rsidR="002A5BD0">
        <w:rPr>
          <w:noProof/>
          <w:lang w:val="en-US"/>
        </w:rPr>
        <w:t>, Output of intial consolidation discussions for Basic Serices &amp; Capabilities (</w:t>
      </w:r>
      <w:r w:rsidR="008E4309">
        <w:rPr>
          <w:noProof/>
          <w:lang w:val="en-US"/>
        </w:rPr>
        <w:t xml:space="preserve">from </w:t>
      </w:r>
      <w:r w:rsidR="002A5BD0">
        <w:rPr>
          <w:noProof/>
          <w:lang w:val="en-US"/>
        </w:rPr>
        <w:t>SA1 #112)</w:t>
      </w:r>
    </w:p>
    <w:p w14:paraId="3E30905D" w14:textId="4F383CD7" w:rsidR="00FD403B" w:rsidRPr="00FD403B" w:rsidRDefault="00FD403B" w:rsidP="00FD403B">
      <w:pPr>
        <w:spacing w:after="200" w:line="276" w:lineRule="auto"/>
        <w:rPr>
          <w:noProof/>
          <w:lang w:val="en-US"/>
        </w:rPr>
      </w:pPr>
      <w:r>
        <w:rPr>
          <w:noProof/>
          <w:lang w:val="en-US"/>
        </w:rPr>
        <w:t>PR 5.10.2.2-1 (the only other entry to this CPR table) was deleted by S1-260110 during the SA1 #112 Ad hoc-e meeting.</w:t>
      </w:r>
    </w:p>
    <w:p w14:paraId="4888752D" w14:textId="7510727F"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64554B">
        <w:rPr>
          <w:noProof/>
          <w:lang w:val="en-US"/>
        </w:rPr>
        <w:t>870 v1.1.0</w:t>
      </w:r>
      <w:r w:rsidRPr="0064554B">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5955E798" w14:textId="152011BB" w:rsidR="00484295" w:rsidRPr="00141703" w:rsidRDefault="00484295" w:rsidP="00A875B6">
      <w:pPr>
        <w:pStyle w:val="TH"/>
        <w:rPr>
          <w:lang w:val="fr-FR" w:eastAsia="ko-KR"/>
        </w:rPr>
      </w:pPr>
      <w:bookmarkStart w:id="0" w:name="_Toc355779205"/>
      <w:bookmarkStart w:id="1" w:name="_Toc354586743"/>
      <w:bookmarkStart w:id="2" w:name="_Toc354590102"/>
      <w:bookmarkEnd w:id="0"/>
      <w:bookmarkEnd w:id="1"/>
      <w:bookmarkEnd w:id="2"/>
      <w:r w:rsidRPr="00362A2A">
        <w:rPr>
          <w:lang w:val="fr-FR"/>
        </w:rPr>
        <w:t xml:space="preserve">Table </w:t>
      </w:r>
      <w:r w:rsidR="00CE3C2D" w:rsidRPr="00362A2A">
        <w:rPr>
          <w:lang w:val="fr-FR" w:eastAsia="zh-CN"/>
        </w:rPr>
        <w:t>14</w:t>
      </w:r>
      <w:r w:rsidR="00972555" w:rsidRPr="00362A2A">
        <w:rPr>
          <w:rFonts w:hint="eastAsia"/>
          <w:lang w:val="fr-FR" w:eastAsia="zh-CN"/>
        </w:rPr>
        <w:t>.1.1</w:t>
      </w:r>
      <w:r w:rsidRPr="00362A2A">
        <w:rPr>
          <w:rFonts w:eastAsia="DengXian"/>
          <w:lang w:val="fr-FR"/>
        </w:rPr>
        <w:t>-</w:t>
      </w:r>
      <w:proofErr w:type="gramStart"/>
      <w:r w:rsidR="00EE0CCE" w:rsidRPr="00362A2A">
        <w:rPr>
          <w:rFonts w:eastAsia="DengXian"/>
          <w:lang w:val="fr-FR"/>
        </w:rPr>
        <w:t>3</w:t>
      </w:r>
      <w:r w:rsidR="00362A2A" w:rsidRPr="00362A2A">
        <w:rPr>
          <w:rFonts w:eastAsia="DengXian"/>
          <w:lang w:val="fr-FR"/>
        </w:rPr>
        <w:t>:</w:t>
      </w:r>
      <w:proofErr w:type="gramEnd"/>
      <w:r w:rsidR="00362A2A" w:rsidRPr="00362A2A">
        <w:rPr>
          <w:rFonts w:eastAsia="DengXian"/>
          <w:lang w:val="fr-FR"/>
        </w:rPr>
        <w:t xml:space="preserve"> </w:t>
      </w:r>
      <w:r w:rsidR="00362A2A">
        <w:rPr>
          <w:lang w:val="fr-FR"/>
        </w:rPr>
        <w:t xml:space="preserve">Device </w:t>
      </w:r>
      <w:r w:rsidR="007454D7" w:rsidRPr="00362A2A">
        <w:rPr>
          <w:lang w:val="fr-FR"/>
        </w:rPr>
        <w:t>Support</w:t>
      </w:r>
    </w:p>
    <w:tbl>
      <w:tblPr>
        <w:tblW w:w="99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536"/>
        <w:gridCol w:w="1701"/>
        <w:gridCol w:w="2268"/>
      </w:tblGrid>
      <w:tr w:rsidR="00484295" w:rsidRPr="00FE7A9E" w14:paraId="5B8011FA" w14:textId="77777777" w:rsidTr="00FD403B">
        <w:trPr>
          <w:tblHeader/>
        </w:trPr>
        <w:tc>
          <w:tcPr>
            <w:tcW w:w="1412" w:type="dxa"/>
          </w:tcPr>
          <w:p w14:paraId="4FA29460" w14:textId="77777777" w:rsidR="00484295" w:rsidRPr="00FE7A9E" w:rsidRDefault="00484295" w:rsidP="00FE7A9E">
            <w:pPr>
              <w:pStyle w:val="TH"/>
              <w:spacing w:before="0" w:after="0"/>
              <w:rPr>
                <w:sz w:val="16"/>
                <w:szCs w:val="16"/>
              </w:rPr>
            </w:pPr>
            <w:r w:rsidRPr="00FE7A9E">
              <w:rPr>
                <w:sz w:val="16"/>
                <w:szCs w:val="16"/>
              </w:rPr>
              <w:t>CPR #</w:t>
            </w:r>
          </w:p>
        </w:tc>
        <w:tc>
          <w:tcPr>
            <w:tcW w:w="4536" w:type="dxa"/>
          </w:tcPr>
          <w:p w14:paraId="2B22FEC4" w14:textId="77777777" w:rsidR="00484295" w:rsidRPr="00FE7A9E" w:rsidRDefault="00484295" w:rsidP="00FE7A9E">
            <w:pPr>
              <w:pStyle w:val="TH"/>
              <w:spacing w:before="0" w:after="0"/>
              <w:rPr>
                <w:sz w:val="16"/>
                <w:szCs w:val="16"/>
              </w:rPr>
            </w:pPr>
            <w:r w:rsidRPr="00FE7A9E">
              <w:rPr>
                <w:sz w:val="16"/>
                <w:szCs w:val="16"/>
              </w:rPr>
              <w:t>Consolidated Potential Requirement</w:t>
            </w:r>
          </w:p>
        </w:tc>
        <w:tc>
          <w:tcPr>
            <w:tcW w:w="1701" w:type="dxa"/>
          </w:tcPr>
          <w:p w14:paraId="78948183" w14:textId="77777777" w:rsidR="00484295" w:rsidRPr="00FE7A9E" w:rsidRDefault="00484295" w:rsidP="00FE7A9E">
            <w:pPr>
              <w:pStyle w:val="TH"/>
              <w:spacing w:before="0" w:after="0"/>
              <w:rPr>
                <w:sz w:val="16"/>
                <w:szCs w:val="16"/>
              </w:rPr>
            </w:pPr>
            <w:r w:rsidRPr="00FE7A9E">
              <w:rPr>
                <w:sz w:val="16"/>
                <w:szCs w:val="16"/>
              </w:rPr>
              <w:t>Original PR #</w:t>
            </w:r>
          </w:p>
        </w:tc>
        <w:tc>
          <w:tcPr>
            <w:tcW w:w="2268" w:type="dxa"/>
          </w:tcPr>
          <w:p w14:paraId="74397666" w14:textId="77777777" w:rsidR="00484295" w:rsidRPr="00FE7A9E" w:rsidRDefault="00484295" w:rsidP="00FE7A9E">
            <w:pPr>
              <w:pStyle w:val="TH"/>
              <w:spacing w:before="0" w:after="0"/>
              <w:rPr>
                <w:sz w:val="16"/>
                <w:szCs w:val="16"/>
              </w:rPr>
            </w:pPr>
            <w:r w:rsidRPr="00FE7A9E">
              <w:rPr>
                <w:sz w:val="16"/>
                <w:szCs w:val="16"/>
              </w:rPr>
              <w:t>Comment</w:t>
            </w:r>
          </w:p>
        </w:tc>
      </w:tr>
      <w:tr w:rsidR="00184EF4" w:rsidRPr="00FE7A9E" w14:paraId="28458F0B" w14:textId="77777777" w:rsidTr="00FD403B">
        <w:tc>
          <w:tcPr>
            <w:tcW w:w="1412" w:type="dxa"/>
          </w:tcPr>
          <w:p w14:paraId="16A638D7" w14:textId="13041496" w:rsidR="00184EF4" w:rsidRPr="00FE7A9E" w:rsidRDefault="00FD403B" w:rsidP="00FE7A9E">
            <w:pPr>
              <w:pStyle w:val="TH"/>
              <w:spacing w:before="0" w:after="0"/>
              <w:rPr>
                <w:b w:val="0"/>
                <w:bCs/>
                <w:sz w:val="16"/>
                <w:szCs w:val="16"/>
              </w:rPr>
            </w:pPr>
            <w:r>
              <w:rPr>
                <w:b w:val="0"/>
                <w:bCs/>
                <w:sz w:val="16"/>
                <w:szCs w:val="16"/>
              </w:rPr>
              <w:t xml:space="preserve">CPR </w:t>
            </w:r>
            <w:r w:rsidR="00E740A6" w:rsidRPr="00FE7A9E">
              <w:rPr>
                <w:b w:val="0"/>
                <w:bCs/>
                <w:sz w:val="16"/>
                <w:szCs w:val="16"/>
              </w:rPr>
              <w:t>14</w:t>
            </w:r>
            <w:r w:rsidR="00531341" w:rsidRPr="00FE7A9E">
              <w:rPr>
                <w:b w:val="0"/>
                <w:bCs/>
                <w:sz w:val="16"/>
                <w:szCs w:val="16"/>
              </w:rPr>
              <w:t>.1.1-3-1</w:t>
            </w:r>
          </w:p>
        </w:tc>
        <w:tc>
          <w:tcPr>
            <w:tcW w:w="4536" w:type="dxa"/>
          </w:tcPr>
          <w:p w14:paraId="01DF4A67" w14:textId="4368FFC3" w:rsidR="00184EF4" w:rsidRPr="00FE7A9E" w:rsidRDefault="00E740A6" w:rsidP="00FD403B">
            <w:pPr>
              <w:pStyle w:val="TH"/>
              <w:spacing w:before="0" w:after="0"/>
              <w:jc w:val="left"/>
              <w:rPr>
                <w:b w:val="0"/>
                <w:bCs/>
                <w:sz w:val="16"/>
                <w:szCs w:val="16"/>
              </w:rPr>
            </w:pPr>
            <w:r w:rsidRPr="00FE7A9E">
              <w:rPr>
                <w:b w:val="0"/>
                <w:bCs/>
                <w:sz w:val="16"/>
                <w:szCs w:val="16"/>
              </w:rPr>
              <w:t>The 6G system shall support UEs with different characteristics and different service needs such as data rate, latency, reliability.</w:t>
            </w:r>
          </w:p>
        </w:tc>
        <w:tc>
          <w:tcPr>
            <w:tcW w:w="1701" w:type="dxa"/>
          </w:tcPr>
          <w:p w14:paraId="6E361108" w14:textId="5C62EAF8" w:rsidR="00184EF4" w:rsidRPr="00FE7A9E" w:rsidRDefault="0092363D" w:rsidP="00FE7A9E">
            <w:pPr>
              <w:pStyle w:val="TH"/>
              <w:spacing w:before="0" w:after="0"/>
              <w:rPr>
                <w:b w:val="0"/>
                <w:bCs/>
                <w:sz w:val="16"/>
                <w:szCs w:val="16"/>
              </w:rPr>
            </w:pPr>
            <w:r w:rsidRPr="00FE7A9E">
              <w:rPr>
                <w:b w:val="0"/>
                <w:bCs/>
                <w:sz w:val="16"/>
                <w:szCs w:val="16"/>
              </w:rPr>
              <w:t>PR 5.10.1.3-1</w:t>
            </w:r>
          </w:p>
        </w:tc>
        <w:tc>
          <w:tcPr>
            <w:tcW w:w="2268" w:type="dxa"/>
          </w:tcPr>
          <w:p w14:paraId="2B3841EB" w14:textId="6C22CE83" w:rsidR="00184EF4" w:rsidRPr="00FE7A9E" w:rsidRDefault="00184EF4" w:rsidP="00FE7A9E">
            <w:pPr>
              <w:pStyle w:val="TH"/>
              <w:spacing w:before="0" w:after="0"/>
              <w:rPr>
                <w:b w:val="0"/>
                <w:bCs/>
                <w:sz w:val="16"/>
                <w:szCs w:val="16"/>
                <w:highlight w:val="yellow"/>
              </w:rPr>
            </w:pPr>
          </w:p>
        </w:tc>
      </w:tr>
    </w:tbl>
    <w:p w14:paraId="453FD9D9" w14:textId="77777777" w:rsidR="00C04CD5" w:rsidRDefault="00C04CD5" w:rsidP="002B6DF0"/>
    <w:p w14:paraId="5D292F70" w14:textId="45486470" w:rsidR="00E727B5" w:rsidRPr="000C0A71" w:rsidRDefault="00E727B5" w:rsidP="000C0A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E727B5" w:rsidRPr="000C0A7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CB39F" w14:textId="77777777" w:rsidR="008A1D88" w:rsidRDefault="008A1D88">
      <w:r>
        <w:separator/>
      </w:r>
    </w:p>
  </w:endnote>
  <w:endnote w:type="continuationSeparator" w:id="0">
    <w:p w14:paraId="2CD9B653" w14:textId="77777777" w:rsidR="008A1D88" w:rsidRDefault="008A1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24592" w14:textId="77777777" w:rsidR="008A1D88" w:rsidRDefault="008A1D88">
      <w:r>
        <w:separator/>
      </w:r>
    </w:p>
  </w:footnote>
  <w:footnote w:type="continuationSeparator" w:id="0">
    <w:p w14:paraId="336D39DF" w14:textId="77777777" w:rsidR="008A1D88" w:rsidRDefault="008A1D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19"/>
  </w:num>
  <w:num w:numId="5" w16cid:durableId="481581073">
    <w:abstractNumId w:val="18"/>
  </w:num>
  <w:num w:numId="6" w16cid:durableId="1519536890">
    <w:abstractNumId w:val="7"/>
  </w:num>
  <w:num w:numId="7" w16cid:durableId="211043688">
    <w:abstractNumId w:val="7"/>
  </w:num>
  <w:num w:numId="8" w16cid:durableId="1628314463">
    <w:abstractNumId w:val="0"/>
  </w:num>
  <w:num w:numId="9" w16cid:durableId="736323862">
    <w:abstractNumId w:val="0"/>
  </w:num>
  <w:num w:numId="10" w16cid:durableId="88891437">
    <w:abstractNumId w:val="23"/>
  </w:num>
  <w:num w:numId="11" w16cid:durableId="1401828180">
    <w:abstractNumId w:val="14"/>
  </w:num>
  <w:num w:numId="12" w16cid:durableId="1089423465">
    <w:abstractNumId w:val="10"/>
  </w:num>
  <w:num w:numId="13" w16cid:durableId="299531507">
    <w:abstractNumId w:val="15"/>
  </w:num>
  <w:num w:numId="14" w16cid:durableId="79835715">
    <w:abstractNumId w:val="21"/>
  </w:num>
  <w:num w:numId="15" w16cid:durableId="1609777914">
    <w:abstractNumId w:val="13"/>
  </w:num>
  <w:num w:numId="16" w16cid:durableId="58483255">
    <w:abstractNumId w:val="6"/>
  </w:num>
  <w:num w:numId="17" w16cid:durableId="401098894">
    <w:abstractNumId w:val="9"/>
  </w:num>
  <w:num w:numId="18" w16cid:durableId="668564603">
    <w:abstractNumId w:val="16"/>
  </w:num>
  <w:num w:numId="19" w16cid:durableId="875123486">
    <w:abstractNumId w:val="17"/>
  </w:num>
  <w:num w:numId="20" w16cid:durableId="1595554563">
    <w:abstractNumId w:val="8"/>
  </w:num>
  <w:num w:numId="21" w16cid:durableId="853764541">
    <w:abstractNumId w:val="11"/>
  </w:num>
  <w:num w:numId="22" w16cid:durableId="1631788817">
    <w:abstractNumId w:val="12"/>
  </w:num>
  <w:num w:numId="23" w16cid:durableId="1941909346">
    <w:abstractNumId w:val="3"/>
  </w:num>
  <w:num w:numId="24" w16cid:durableId="729040509">
    <w:abstractNumId w:val="22"/>
  </w:num>
  <w:num w:numId="25" w16cid:durableId="19212314">
    <w:abstractNumId w:val="4"/>
  </w:num>
  <w:num w:numId="26" w16cid:durableId="1067613701">
    <w:abstractNumId w:val="20"/>
  </w:num>
  <w:num w:numId="27" w16cid:durableId="514686604">
    <w:abstractNumId w:val="5"/>
  </w:num>
  <w:num w:numId="28" w16cid:durableId="182913026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4DF0"/>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5985"/>
    <w:rsid w:val="00085B1B"/>
    <w:rsid w:val="000907E2"/>
    <w:rsid w:val="0009182A"/>
    <w:rsid w:val="00093B0B"/>
    <w:rsid w:val="000970EA"/>
    <w:rsid w:val="000A672B"/>
    <w:rsid w:val="000A67F8"/>
    <w:rsid w:val="000C0A71"/>
    <w:rsid w:val="000C47C3"/>
    <w:rsid w:val="000C5F24"/>
    <w:rsid w:val="000C6192"/>
    <w:rsid w:val="000C67B3"/>
    <w:rsid w:val="000D4917"/>
    <w:rsid w:val="000D58AB"/>
    <w:rsid w:val="000E3201"/>
    <w:rsid w:val="000E47E2"/>
    <w:rsid w:val="000E7F8F"/>
    <w:rsid w:val="000F3851"/>
    <w:rsid w:val="000F4D40"/>
    <w:rsid w:val="0010060A"/>
    <w:rsid w:val="00110269"/>
    <w:rsid w:val="00122F76"/>
    <w:rsid w:val="00123591"/>
    <w:rsid w:val="00123E6E"/>
    <w:rsid w:val="001257E1"/>
    <w:rsid w:val="00131061"/>
    <w:rsid w:val="001325F1"/>
    <w:rsid w:val="00133525"/>
    <w:rsid w:val="00135DFE"/>
    <w:rsid w:val="00141703"/>
    <w:rsid w:val="00151947"/>
    <w:rsid w:val="001555A0"/>
    <w:rsid w:val="001562DE"/>
    <w:rsid w:val="00156398"/>
    <w:rsid w:val="00160E01"/>
    <w:rsid w:val="00161386"/>
    <w:rsid w:val="00165E71"/>
    <w:rsid w:val="00173E6F"/>
    <w:rsid w:val="0017716E"/>
    <w:rsid w:val="001776B5"/>
    <w:rsid w:val="00183E12"/>
    <w:rsid w:val="00184EF4"/>
    <w:rsid w:val="00187EFB"/>
    <w:rsid w:val="00191ED4"/>
    <w:rsid w:val="001A1454"/>
    <w:rsid w:val="001A4C42"/>
    <w:rsid w:val="001A7420"/>
    <w:rsid w:val="001B169C"/>
    <w:rsid w:val="001B22D0"/>
    <w:rsid w:val="001B6637"/>
    <w:rsid w:val="001C21C3"/>
    <w:rsid w:val="001C3051"/>
    <w:rsid w:val="001D02C2"/>
    <w:rsid w:val="001D3346"/>
    <w:rsid w:val="001D36FF"/>
    <w:rsid w:val="001D431E"/>
    <w:rsid w:val="001D4C43"/>
    <w:rsid w:val="001D531A"/>
    <w:rsid w:val="001E0E9E"/>
    <w:rsid w:val="001E32A6"/>
    <w:rsid w:val="001E676D"/>
    <w:rsid w:val="001F0C1D"/>
    <w:rsid w:val="001F1132"/>
    <w:rsid w:val="001F168B"/>
    <w:rsid w:val="001F19AF"/>
    <w:rsid w:val="001F5FB5"/>
    <w:rsid w:val="001F7ACA"/>
    <w:rsid w:val="002113CF"/>
    <w:rsid w:val="00216754"/>
    <w:rsid w:val="00227B4E"/>
    <w:rsid w:val="00230CE3"/>
    <w:rsid w:val="00231C83"/>
    <w:rsid w:val="00232FFA"/>
    <w:rsid w:val="00233D5D"/>
    <w:rsid w:val="002347A2"/>
    <w:rsid w:val="00234858"/>
    <w:rsid w:val="00235A1F"/>
    <w:rsid w:val="00237474"/>
    <w:rsid w:val="00242AEA"/>
    <w:rsid w:val="002504C8"/>
    <w:rsid w:val="002577A9"/>
    <w:rsid w:val="002617FC"/>
    <w:rsid w:val="00262273"/>
    <w:rsid w:val="002675F0"/>
    <w:rsid w:val="002726D5"/>
    <w:rsid w:val="002760EE"/>
    <w:rsid w:val="00285D6C"/>
    <w:rsid w:val="00292417"/>
    <w:rsid w:val="002930FB"/>
    <w:rsid w:val="002A5BD0"/>
    <w:rsid w:val="002B5A72"/>
    <w:rsid w:val="002B6339"/>
    <w:rsid w:val="002B6DF0"/>
    <w:rsid w:val="002C158E"/>
    <w:rsid w:val="002C2E44"/>
    <w:rsid w:val="002C2E59"/>
    <w:rsid w:val="002D45FE"/>
    <w:rsid w:val="002E00EE"/>
    <w:rsid w:val="002E0133"/>
    <w:rsid w:val="002E59CE"/>
    <w:rsid w:val="002F13D8"/>
    <w:rsid w:val="002F1440"/>
    <w:rsid w:val="002F5807"/>
    <w:rsid w:val="002F6880"/>
    <w:rsid w:val="003172DC"/>
    <w:rsid w:val="003247EB"/>
    <w:rsid w:val="00326027"/>
    <w:rsid w:val="003401EE"/>
    <w:rsid w:val="00346126"/>
    <w:rsid w:val="003503C6"/>
    <w:rsid w:val="0035462D"/>
    <w:rsid w:val="00355831"/>
    <w:rsid w:val="00356555"/>
    <w:rsid w:val="00362813"/>
    <w:rsid w:val="00362A2A"/>
    <w:rsid w:val="00367ED7"/>
    <w:rsid w:val="00375F48"/>
    <w:rsid w:val="003765B8"/>
    <w:rsid w:val="00380DFE"/>
    <w:rsid w:val="0038484C"/>
    <w:rsid w:val="00386A3E"/>
    <w:rsid w:val="00391E46"/>
    <w:rsid w:val="003A010E"/>
    <w:rsid w:val="003A1FF5"/>
    <w:rsid w:val="003A267F"/>
    <w:rsid w:val="003A5049"/>
    <w:rsid w:val="003B0F8E"/>
    <w:rsid w:val="003B1360"/>
    <w:rsid w:val="003B194D"/>
    <w:rsid w:val="003B3865"/>
    <w:rsid w:val="003B6DFC"/>
    <w:rsid w:val="003C3971"/>
    <w:rsid w:val="003C5DBC"/>
    <w:rsid w:val="003D3EC3"/>
    <w:rsid w:val="003E00E3"/>
    <w:rsid w:val="003E1FE6"/>
    <w:rsid w:val="003E2C5B"/>
    <w:rsid w:val="003E3FB0"/>
    <w:rsid w:val="003E42DF"/>
    <w:rsid w:val="003F296D"/>
    <w:rsid w:val="003F56E5"/>
    <w:rsid w:val="003F5893"/>
    <w:rsid w:val="004042AB"/>
    <w:rsid w:val="0041072E"/>
    <w:rsid w:val="00423334"/>
    <w:rsid w:val="004300B7"/>
    <w:rsid w:val="004325D0"/>
    <w:rsid w:val="004345EC"/>
    <w:rsid w:val="004368E2"/>
    <w:rsid w:val="00436EC3"/>
    <w:rsid w:val="0043756D"/>
    <w:rsid w:val="00442D6F"/>
    <w:rsid w:val="00443179"/>
    <w:rsid w:val="00451FC1"/>
    <w:rsid w:val="0046199E"/>
    <w:rsid w:val="00461F8B"/>
    <w:rsid w:val="004642E6"/>
    <w:rsid w:val="00465515"/>
    <w:rsid w:val="00470D50"/>
    <w:rsid w:val="00470F9B"/>
    <w:rsid w:val="00472BDA"/>
    <w:rsid w:val="0047300E"/>
    <w:rsid w:val="00484295"/>
    <w:rsid w:val="0048546E"/>
    <w:rsid w:val="004913C3"/>
    <w:rsid w:val="00491CB7"/>
    <w:rsid w:val="004945A8"/>
    <w:rsid w:val="0049751D"/>
    <w:rsid w:val="004A1D3B"/>
    <w:rsid w:val="004A5864"/>
    <w:rsid w:val="004B5352"/>
    <w:rsid w:val="004B5652"/>
    <w:rsid w:val="004C30AC"/>
    <w:rsid w:val="004C5962"/>
    <w:rsid w:val="004D1517"/>
    <w:rsid w:val="004D3578"/>
    <w:rsid w:val="004D5251"/>
    <w:rsid w:val="004D6FC4"/>
    <w:rsid w:val="004E12BD"/>
    <w:rsid w:val="004E213A"/>
    <w:rsid w:val="004E4859"/>
    <w:rsid w:val="004E5329"/>
    <w:rsid w:val="004F0988"/>
    <w:rsid w:val="004F1EC7"/>
    <w:rsid w:val="004F3340"/>
    <w:rsid w:val="00502744"/>
    <w:rsid w:val="00511FCF"/>
    <w:rsid w:val="00516A35"/>
    <w:rsid w:val="00520D40"/>
    <w:rsid w:val="00527608"/>
    <w:rsid w:val="00531341"/>
    <w:rsid w:val="0053388B"/>
    <w:rsid w:val="00535773"/>
    <w:rsid w:val="0053591E"/>
    <w:rsid w:val="005369EC"/>
    <w:rsid w:val="00537038"/>
    <w:rsid w:val="00543E6C"/>
    <w:rsid w:val="00545C0E"/>
    <w:rsid w:val="00545FB2"/>
    <w:rsid w:val="00563E40"/>
    <w:rsid w:val="00565087"/>
    <w:rsid w:val="00567CAA"/>
    <w:rsid w:val="00570576"/>
    <w:rsid w:val="005862E0"/>
    <w:rsid w:val="005964F5"/>
    <w:rsid w:val="00597B11"/>
    <w:rsid w:val="005A0543"/>
    <w:rsid w:val="005A2CA3"/>
    <w:rsid w:val="005A2DD7"/>
    <w:rsid w:val="005A60A4"/>
    <w:rsid w:val="005A72E0"/>
    <w:rsid w:val="005A7D66"/>
    <w:rsid w:val="005C03BF"/>
    <w:rsid w:val="005C2B1E"/>
    <w:rsid w:val="005D2E01"/>
    <w:rsid w:val="005D58FA"/>
    <w:rsid w:val="005D7526"/>
    <w:rsid w:val="005E0CCD"/>
    <w:rsid w:val="005E2108"/>
    <w:rsid w:val="005E2842"/>
    <w:rsid w:val="005E4BB2"/>
    <w:rsid w:val="005E7A60"/>
    <w:rsid w:val="005F2748"/>
    <w:rsid w:val="005F2EBE"/>
    <w:rsid w:val="005F788A"/>
    <w:rsid w:val="006016D8"/>
    <w:rsid w:val="006024A7"/>
    <w:rsid w:val="00602AEA"/>
    <w:rsid w:val="00607C7C"/>
    <w:rsid w:val="00614FDF"/>
    <w:rsid w:val="00615443"/>
    <w:rsid w:val="006170D8"/>
    <w:rsid w:val="006236AE"/>
    <w:rsid w:val="00626451"/>
    <w:rsid w:val="0063234D"/>
    <w:rsid w:val="0063543D"/>
    <w:rsid w:val="006363D8"/>
    <w:rsid w:val="0064289D"/>
    <w:rsid w:val="0064554B"/>
    <w:rsid w:val="00646839"/>
    <w:rsid w:val="00647114"/>
    <w:rsid w:val="00647E1A"/>
    <w:rsid w:val="00657750"/>
    <w:rsid w:val="00657D08"/>
    <w:rsid w:val="006613DB"/>
    <w:rsid w:val="00661EDD"/>
    <w:rsid w:val="00666ED3"/>
    <w:rsid w:val="00667920"/>
    <w:rsid w:val="00667D04"/>
    <w:rsid w:val="006855AA"/>
    <w:rsid w:val="006912E9"/>
    <w:rsid w:val="006913F1"/>
    <w:rsid w:val="00692485"/>
    <w:rsid w:val="00693FBF"/>
    <w:rsid w:val="00697E5F"/>
    <w:rsid w:val="006A10A3"/>
    <w:rsid w:val="006A323F"/>
    <w:rsid w:val="006B0DC8"/>
    <w:rsid w:val="006B1233"/>
    <w:rsid w:val="006B30D0"/>
    <w:rsid w:val="006C3D95"/>
    <w:rsid w:val="006C6A13"/>
    <w:rsid w:val="006C74C4"/>
    <w:rsid w:val="006C7890"/>
    <w:rsid w:val="006C7FD7"/>
    <w:rsid w:val="006E1BD1"/>
    <w:rsid w:val="006E5C86"/>
    <w:rsid w:val="006E717B"/>
    <w:rsid w:val="006F0003"/>
    <w:rsid w:val="006F15D8"/>
    <w:rsid w:val="006F1770"/>
    <w:rsid w:val="006F2348"/>
    <w:rsid w:val="00701116"/>
    <w:rsid w:val="0071174C"/>
    <w:rsid w:val="00713C44"/>
    <w:rsid w:val="00715F66"/>
    <w:rsid w:val="007169AF"/>
    <w:rsid w:val="00734A5B"/>
    <w:rsid w:val="007352B0"/>
    <w:rsid w:val="0074026F"/>
    <w:rsid w:val="00740ED8"/>
    <w:rsid w:val="007410F8"/>
    <w:rsid w:val="007429F6"/>
    <w:rsid w:val="00744E6E"/>
    <w:rsid w:val="00744E76"/>
    <w:rsid w:val="007454D7"/>
    <w:rsid w:val="00745D9B"/>
    <w:rsid w:val="00746109"/>
    <w:rsid w:val="007602C2"/>
    <w:rsid w:val="00762672"/>
    <w:rsid w:val="007640C2"/>
    <w:rsid w:val="007649BB"/>
    <w:rsid w:val="00764AA7"/>
    <w:rsid w:val="00765EA3"/>
    <w:rsid w:val="00774DA4"/>
    <w:rsid w:val="00777A6C"/>
    <w:rsid w:val="00780968"/>
    <w:rsid w:val="00781F0F"/>
    <w:rsid w:val="007846F6"/>
    <w:rsid w:val="00792C08"/>
    <w:rsid w:val="00793B96"/>
    <w:rsid w:val="007A4700"/>
    <w:rsid w:val="007A5546"/>
    <w:rsid w:val="007A6AB7"/>
    <w:rsid w:val="007B600E"/>
    <w:rsid w:val="007B7111"/>
    <w:rsid w:val="007C2BEB"/>
    <w:rsid w:val="007C61BD"/>
    <w:rsid w:val="007D0AEB"/>
    <w:rsid w:val="007D20F7"/>
    <w:rsid w:val="007D7F02"/>
    <w:rsid w:val="007E300E"/>
    <w:rsid w:val="007E36C9"/>
    <w:rsid w:val="007E489B"/>
    <w:rsid w:val="007E56DF"/>
    <w:rsid w:val="007E6215"/>
    <w:rsid w:val="007F0F4A"/>
    <w:rsid w:val="007F445E"/>
    <w:rsid w:val="007F5B93"/>
    <w:rsid w:val="008028A4"/>
    <w:rsid w:val="008063FE"/>
    <w:rsid w:val="00806767"/>
    <w:rsid w:val="008154F4"/>
    <w:rsid w:val="00815A0A"/>
    <w:rsid w:val="0082716E"/>
    <w:rsid w:val="00830747"/>
    <w:rsid w:val="008330AD"/>
    <w:rsid w:val="00836645"/>
    <w:rsid w:val="008477C7"/>
    <w:rsid w:val="00857746"/>
    <w:rsid w:val="00862BF7"/>
    <w:rsid w:val="00863AE1"/>
    <w:rsid w:val="0086671D"/>
    <w:rsid w:val="008768CA"/>
    <w:rsid w:val="00881CF0"/>
    <w:rsid w:val="00882C9C"/>
    <w:rsid w:val="00885695"/>
    <w:rsid w:val="008964FB"/>
    <w:rsid w:val="0089735A"/>
    <w:rsid w:val="008A1555"/>
    <w:rsid w:val="008A1D88"/>
    <w:rsid w:val="008A4B53"/>
    <w:rsid w:val="008A795A"/>
    <w:rsid w:val="008C384C"/>
    <w:rsid w:val="008C5E47"/>
    <w:rsid w:val="008D10A7"/>
    <w:rsid w:val="008D4C03"/>
    <w:rsid w:val="008E2D68"/>
    <w:rsid w:val="008E4309"/>
    <w:rsid w:val="008E6756"/>
    <w:rsid w:val="008E6AC0"/>
    <w:rsid w:val="008E773B"/>
    <w:rsid w:val="008F0EC4"/>
    <w:rsid w:val="008F6A8B"/>
    <w:rsid w:val="008F7987"/>
    <w:rsid w:val="0090271F"/>
    <w:rsid w:val="00902E23"/>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A53"/>
    <w:rsid w:val="00942EC2"/>
    <w:rsid w:val="009461A9"/>
    <w:rsid w:val="009470AB"/>
    <w:rsid w:val="0095129F"/>
    <w:rsid w:val="00956729"/>
    <w:rsid w:val="00963A00"/>
    <w:rsid w:val="00972555"/>
    <w:rsid w:val="009778DE"/>
    <w:rsid w:val="00980869"/>
    <w:rsid w:val="00985920"/>
    <w:rsid w:val="0098608A"/>
    <w:rsid w:val="00992FAA"/>
    <w:rsid w:val="00996D70"/>
    <w:rsid w:val="009A1570"/>
    <w:rsid w:val="009A4DEC"/>
    <w:rsid w:val="009B2661"/>
    <w:rsid w:val="009B4FC5"/>
    <w:rsid w:val="009B60C2"/>
    <w:rsid w:val="009C3318"/>
    <w:rsid w:val="009E145A"/>
    <w:rsid w:val="009E3ECF"/>
    <w:rsid w:val="009E41E0"/>
    <w:rsid w:val="009E5822"/>
    <w:rsid w:val="009F1EF2"/>
    <w:rsid w:val="009F2D7D"/>
    <w:rsid w:val="009F37B7"/>
    <w:rsid w:val="009F5E58"/>
    <w:rsid w:val="00A02FA5"/>
    <w:rsid w:val="00A040B2"/>
    <w:rsid w:val="00A06ADF"/>
    <w:rsid w:val="00A07A52"/>
    <w:rsid w:val="00A10F02"/>
    <w:rsid w:val="00A14FB0"/>
    <w:rsid w:val="00A152AF"/>
    <w:rsid w:val="00A164B4"/>
    <w:rsid w:val="00A25770"/>
    <w:rsid w:val="00A26956"/>
    <w:rsid w:val="00A27486"/>
    <w:rsid w:val="00A27EC1"/>
    <w:rsid w:val="00A40F23"/>
    <w:rsid w:val="00A41E51"/>
    <w:rsid w:val="00A46AEE"/>
    <w:rsid w:val="00A53724"/>
    <w:rsid w:val="00A56066"/>
    <w:rsid w:val="00A73129"/>
    <w:rsid w:val="00A82346"/>
    <w:rsid w:val="00A875B6"/>
    <w:rsid w:val="00A913DD"/>
    <w:rsid w:val="00A92BA1"/>
    <w:rsid w:val="00A95A32"/>
    <w:rsid w:val="00A95BF6"/>
    <w:rsid w:val="00AA1973"/>
    <w:rsid w:val="00AA3676"/>
    <w:rsid w:val="00AA788E"/>
    <w:rsid w:val="00AB2219"/>
    <w:rsid w:val="00AB3BE5"/>
    <w:rsid w:val="00AB3F26"/>
    <w:rsid w:val="00AB4A5D"/>
    <w:rsid w:val="00AC36BE"/>
    <w:rsid w:val="00AC677D"/>
    <w:rsid w:val="00AC6BC6"/>
    <w:rsid w:val="00AD27F7"/>
    <w:rsid w:val="00AD4D1D"/>
    <w:rsid w:val="00AE0A7D"/>
    <w:rsid w:val="00AE2748"/>
    <w:rsid w:val="00AE65E2"/>
    <w:rsid w:val="00AF1460"/>
    <w:rsid w:val="00AF6FE5"/>
    <w:rsid w:val="00B0090F"/>
    <w:rsid w:val="00B1413A"/>
    <w:rsid w:val="00B15449"/>
    <w:rsid w:val="00B16936"/>
    <w:rsid w:val="00B20025"/>
    <w:rsid w:val="00B200EF"/>
    <w:rsid w:val="00B21B7B"/>
    <w:rsid w:val="00B2451F"/>
    <w:rsid w:val="00B24527"/>
    <w:rsid w:val="00B317E1"/>
    <w:rsid w:val="00B3670F"/>
    <w:rsid w:val="00B426B8"/>
    <w:rsid w:val="00B44AC8"/>
    <w:rsid w:val="00B57871"/>
    <w:rsid w:val="00B67DE0"/>
    <w:rsid w:val="00B70DAA"/>
    <w:rsid w:val="00B7339B"/>
    <w:rsid w:val="00B75329"/>
    <w:rsid w:val="00B75703"/>
    <w:rsid w:val="00B75B70"/>
    <w:rsid w:val="00B77748"/>
    <w:rsid w:val="00B80114"/>
    <w:rsid w:val="00B93086"/>
    <w:rsid w:val="00B944B8"/>
    <w:rsid w:val="00BA19ED"/>
    <w:rsid w:val="00BA30CE"/>
    <w:rsid w:val="00BA4B8D"/>
    <w:rsid w:val="00BB2541"/>
    <w:rsid w:val="00BB6F3A"/>
    <w:rsid w:val="00BC0F7D"/>
    <w:rsid w:val="00BC4F9F"/>
    <w:rsid w:val="00BC5C79"/>
    <w:rsid w:val="00BD0B62"/>
    <w:rsid w:val="00BD0D5B"/>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11DD"/>
    <w:rsid w:val="00C1496A"/>
    <w:rsid w:val="00C17417"/>
    <w:rsid w:val="00C3073E"/>
    <w:rsid w:val="00C31C1A"/>
    <w:rsid w:val="00C31FDD"/>
    <w:rsid w:val="00C33079"/>
    <w:rsid w:val="00C338B8"/>
    <w:rsid w:val="00C34443"/>
    <w:rsid w:val="00C45231"/>
    <w:rsid w:val="00C51ACB"/>
    <w:rsid w:val="00C5345F"/>
    <w:rsid w:val="00C551FF"/>
    <w:rsid w:val="00C644FB"/>
    <w:rsid w:val="00C6530C"/>
    <w:rsid w:val="00C659B9"/>
    <w:rsid w:val="00C71C93"/>
    <w:rsid w:val="00C72833"/>
    <w:rsid w:val="00C75D29"/>
    <w:rsid w:val="00C80F1D"/>
    <w:rsid w:val="00C82046"/>
    <w:rsid w:val="00C87860"/>
    <w:rsid w:val="00C91962"/>
    <w:rsid w:val="00C93F40"/>
    <w:rsid w:val="00C96E44"/>
    <w:rsid w:val="00CA3D0C"/>
    <w:rsid w:val="00CA47D2"/>
    <w:rsid w:val="00CA7AD2"/>
    <w:rsid w:val="00CB3164"/>
    <w:rsid w:val="00CB31BA"/>
    <w:rsid w:val="00CB6395"/>
    <w:rsid w:val="00CC4DB7"/>
    <w:rsid w:val="00CC5AD2"/>
    <w:rsid w:val="00CD6964"/>
    <w:rsid w:val="00CE251B"/>
    <w:rsid w:val="00CE3C2D"/>
    <w:rsid w:val="00CE5075"/>
    <w:rsid w:val="00CE6D0A"/>
    <w:rsid w:val="00CF0C29"/>
    <w:rsid w:val="00CF18A9"/>
    <w:rsid w:val="00CF7558"/>
    <w:rsid w:val="00D06624"/>
    <w:rsid w:val="00D074C9"/>
    <w:rsid w:val="00D123A4"/>
    <w:rsid w:val="00D13762"/>
    <w:rsid w:val="00D21312"/>
    <w:rsid w:val="00D273C5"/>
    <w:rsid w:val="00D31BFC"/>
    <w:rsid w:val="00D32A9D"/>
    <w:rsid w:val="00D35DE6"/>
    <w:rsid w:val="00D46006"/>
    <w:rsid w:val="00D46839"/>
    <w:rsid w:val="00D46878"/>
    <w:rsid w:val="00D57972"/>
    <w:rsid w:val="00D62C18"/>
    <w:rsid w:val="00D66F2E"/>
    <w:rsid w:val="00D675A9"/>
    <w:rsid w:val="00D73415"/>
    <w:rsid w:val="00D738D6"/>
    <w:rsid w:val="00D755EB"/>
    <w:rsid w:val="00D76048"/>
    <w:rsid w:val="00D82E6F"/>
    <w:rsid w:val="00D87E00"/>
    <w:rsid w:val="00D9134D"/>
    <w:rsid w:val="00D931BF"/>
    <w:rsid w:val="00D95CC9"/>
    <w:rsid w:val="00DA0146"/>
    <w:rsid w:val="00DA062F"/>
    <w:rsid w:val="00DA2C7E"/>
    <w:rsid w:val="00DA4367"/>
    <w:rsid w:val="00DA5901"/>
    <w:rsid w:val="00DA7A03"/>
    <w:rsid w:val="00DB1818"/>
    <w:rsid w:val="00DB3EC7"/>
    <w:rsid w:val="00DB5613"/>
    <w:rsid w:val="00DB5A07"/>
    <w:rsid w:val="00DB642B"/>
    <w:rsid w:val="00DC309B"/>
    <w:rsid w:val="00DC4DA2"/>
    <w:rsid w:val="00DC6070"/>
    <w:rsid w:val="00DC625A"/>
    <w:rsid w:val="00DD4C17"/>
    <w:rsid w:val="00DD55D1"/>
    <w:rsid w:val="00DD5AFB"/>
    <w:rsid w:val="00DD74A5"/>
    <w:rsid w:val="00DE2844"/>
    <w:rsid w:val="00DF2B1F"/>
    <w:rsid w:val="00DF62CD"/>
    <w:rsid w:val="00DF7458"/>
    <w:rsid w:val="00DF7D27"/>
    <w:rsid w:val="00E02531"/>
    <w:rsid w:val="00E16509"/>
    <w:rsid w:val="00E24F68"/>
    <w:rsid w:val="00E339D9"/>
    <w:rsid w:val="00E34EA5"/>
    <w:rsid w:val="00E414A5"/>
    <w:rsid w:val="00E414D6"/>
    <w:rsid w:val="00E43ACA"/>
    <w:rsid w:val="00E44582"/>
    <w:rsid w:val="00E47E4F"/>
    <w:rsid w:val="00E532A8"/>
    <w:rsid w:val="00E539C6"/>
    <w:rsid w:val="00E541F1"/>
    <w:rsid w:val="00E5656D"/>
    <w:rsid w:val="00E578C5"/>
    <w:rsid w:val="00E64BC2"/>
    <w:rsid w:val="00E64D89"/>
    <w:rsid w:val="00E66326"/>
    <w:rsid w:val="00E66D63"/>
    <w:rsid w:val="00E724F9"/>
    <w:rsid w:val="00E727B5"/>
    <w:rsid w:val="00E73E79"/>
    <w:rsid w:val="00E740A6"/>
    <w:rsid w:val="00E74570"/>
    <w:rsid w:val="00E763F9"/>
    <w:rsid w:val="00E77645"/>
    <w:rsid w:val="00E80143"/>
    <w:rsid w:val="00E872D5"/>
    <w:rsid w:val="00E877C6"/>
    <w:rsid w:val="00E928D4"/>
    <w:rsid w:val="00EA0A33"/>
    <w:rsid w:val="00EA15B0"/>
    <w:rsid w:val="00EA55F8"/>
    <w:rsid w:val="00EA5DEB"/>
    <w:rsid w:val="00EA5EA7"/>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01BD"/>
    <w:rsid w:val="00EF3DAB"/>
    <w:rsid w:val="00EF469A"/>
    <w:rsid w:val="00EF608C"/>
    <w:rsid w:val="00F021D7"/>
    <w:rsid w:val="00F025A2"/>
    <w:rsid w:val="00F03D80"/>
    <w:rsid w:val="00F04712"/>
    <w:rsid w:val="00F07BE6"/>
    <w:rsid w:val="00F13360"/>
    <w:rsid w:val="00F13438"/>
    <w:rsid w:val="00F16092"/>
    <w:rsid w:val="00F21B47"/>
    <w:rsid w:val="00F22B41"/>
    <w:rsid w:val="00F22EC7"/>
    <w:rsid w:val="00F2431B"/>
    <w:rsid w:val="00F25DBC"/>
    <w:rsid w:val="00F325C8"/>
    <w:rsid w:val="00F408F7"/>
    <w:rsid w:val="00F43F16"/>
    <w:rsid w:val="00F44BC5"/>
    <w:rsid w:val="00F45E16"/>
    <w:rsid w:val="00F472BE"/>
    <w:rsid w:val="00F4790C"/>
    <w:rsid w:val="00F5102A"/>
    <w:rsid w:val="00F571A7"/>
    <w:rsid w:val="00F61197"/>
    <w:rsid w:val="00F61A19"/>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A7EEC"/>
    <w:rsid w:val="00FB07C1"/>
    <w:rsid w:val="00FB663D"/>
    <w:rsid w:val="00FC1192"/>
    <w:rsid w:val="00FC40FB"/>
    <w:rsid w:val="00FC6582"/>
    <w:rsid w:val="00FD39D8"/>
    <w:rsid w:val="00FD403B"/>
    <w:rsid w:val="00FE447E"/>
    <w:rsid w:val="00FE5C2A"/>
    <w:rsid w:val="00FE7301"/>
    <w:rsid w:val="00FE7A9E"/>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27B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202</TotalTime>
  <Pages>1</Pages>
  <Words>262</Words>
  <Characters>1425</Characters>
  <Application>Microsoft Office Word</Application>
  <DocSecurity>0</DocSecurity>
  <Lines>41</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336</cp:revision>
  <cp:lastPrinted>2019-02-25T14:05:00Z</cp:lastPrinted>
  <dcterms:created xsi:type="dcterms:W3CDTF">2025-10-28T09:16:00Z</dcterms:created>
  <dcterms:modified xsi:type="dcterms:W3CDTF">2026-01-30T22:59:00Z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